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9BAA7" w14:textId="77777777" w:rsidR="00401DFF" w:rsidRDefault="00401DFF" w:rsidP="00401DFF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SCOLYS</w:t>
      </w:r>
      <w:r>
        <w:rPr>
          <w:rFonts w:ascii="Times New Roman" w:hAnsi="Times New Roman" w:cs="Times New Roman"/>
          <w:sz w:val="24"/>
          <w:szCs w:val="24"/>
        </w:rPr>
        <w:t xml:space="preserve">       (fl.1477)</w:t>
      </w:r>
    </w:p>
    <w:p w14:paraId="56EA72E1" w14:textId="77777777" w:rsidR="00401DFF" w:rsidRDefault="00401DFF" w:rsidP="00401DFF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Billingford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 Yeoman.</w:t>
      </w:r>
    </w:p>
    <w:p w14:paraId="7B461640" w14:textId="77777777" w:rsidR="00401DFF" w:rsidRDefault="00401DFF" w:rsidP="00401DFF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AD08066" w14:textId="77777777" w:rsidR="00401DFF" w:rsidRDefault="00401DFF" w:rsidP="00401DFF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BDA994E" w14:textId="77777777" w:rsidR="00401DFF" w:rsidRDefault="00401DFF" w:rsidP="00401DFF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Appulby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Robert Wyse(q.v.) brought a plaint of debt against him,</w:t>
      </w:r>
    </w:p>
    <w:p w14:paraId="4C380D6B" w14:textId="77777777" w:rsidR="00401DFF" w:rsidRPr="001E00B2" w:rsidRDefault="00401DFF" w:rsidP="00401DFF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Scolys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Osmondesden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Howard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Brockdish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D6791AC" w14:textId="77777777" w:rsidR="00401DFF" w:rsidRDefault="00401DFF" w:rsidP="00401DFF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94C381F" w14:textId="77777777" w:rsidR="00401DFF" w:rsidRDefault="00401DFF" w:rsidP="00401DFF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C11BF6C" w14:textId="77777777" w:rsidR="00401DFF" w:rsidRDefault="00401DFF" w:rsidP="00401DFF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9F6C395" w14:textId="7FE97AFB" w:rsidR="00BA00AB" w:rsidRPr="00EB3209" w:rsidRDefault="00401DFF" w:rsidP="00401D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C15B5" w14:textId="77777777" w:rsidR="00401DFF" w:rsidRDefault="00401DFF" w:rsidP="009139A6">
      <w:r>
        <w:separator/>
      </w:r>
    </w:p>
  </w:endnote>
  <w:endnote w:type="continuationSeparator" w:id="0">
    <w:p w14:paraId="5F3EA3AA" w14:textId="77777777" w:rsidR="00401DFF" w:rsidRDefault="00401D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B1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D4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98D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A141B" w14:textId="77777777" w:rsidR="00401DFF" w:rsidRDefault="00401DFF" w:rsidP="009139A6">
      <w:r>
        <w:separator/>
      </w:r>
    </w:p>
  </w:footnote>
  <w:footnote w:type="continuationSeparator" w:id="0">
    <w:p w14:paraId="58251981" w14:textId="77777777" w:rsidR="00401DFF" w:rsidRDefault="00401D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65E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72A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9F3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DFF"/>
    <w:rsid w:val="000666E0"/>
    <w:rsid w:val="002510B7"/>
    <w:rsid w:val="00401DF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B7C18"/>
  <w15:chartTrackingRefBased/>
  <w15:docId w15:val="{83ADB94D-8152-4361-8615-C8E8FD2B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01D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2022-03-23T20:25:00Z</dcterms:created>
  <dcterms:modified xsi:type="dcterms:W3CDTF">2022-03-23T20:26:00Z</dcterms:modified>
</cp:coreProperties>
</file>